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2D2" w:rsidRDefault="008C72D2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8C72D2" w:rsidRDefault="008C72D2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8C72D2" w:rsidRDefault="008C72D2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8C72D2" w:rsidRDefault="008C72D2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8C72D2" w:rsidRDefault="008C72D2">
      <w:pPr>
        <w:spacing w:line="50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单位（盖章）</w:t>
      </w:r>
      <w:r>
        <w:rPr>
          <w:rFonts w:ascii="仿宋_GB2312" w:eastAsia="仿宋_GB2312" w:hAnsi="仿宋_GB2312" w:cs="仿宋_GB2312"/>
          <w:sz w:val="32"/>
          <w:szCs w:val="32"/>
        </w:rPr>
        <w:t>: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宁夏回族自治区中医药回医药管理局</w:t>
      </w:r>
      <w:r>
        <w:rPr>
          <w:rFonts w:ascii="仿宋_GB2312" w:eastAsia="仿宋_GB2312" w:hAnsi="仿宋_GB2312" w:cs="仿宋_GB2312"/>
          <w:sz w:val="32"/>
          <w:szCs w:val="32"/>
        </w:rPr>
        <w:t xml:space="preserve">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批准项目数量：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　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</w:rPr>
        <w:t>已执行数量：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　</w:t>
      </w:r>
      <w:r>
        <w:rPr>
          <w:rFonts w:ascii="仿宋_GB2312" w:eastAsia="仿宋_GB2312" w:hAnsi="仿宋_GB2312" w:cs="仿宋_GB2312"/>
          <w:sz w:val="32"/>
          <w:szCs w:val="32"/>
          <w:u w:val="single"/>
        </w:rPr>
        <w:t>6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　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83"/>
        <w:gridCol w:w="1050"/>
        <w:gridCol w:w="1650"/>
        <w:gridCol w:w="1680"/>
        <w:gridCol w:w="1245"/>
        <w:gridCol w:w="1695"/>
        <w:gridCol w:w="1290"/>
        <w:gridCol w:w="780"/>
        <w:gridCol w:w="1185"/>
        <w:gridCol w:w="1230"/>
        <w:gridCol w:w="1170"/>
        <w:gridCol w:w="2128"/>
      </w:tblGrid>
      <w:tr w:rsidR="008C72D2">
        <w:trPr>
          <w:trHeight w:val="435"/>
          <w:jc w:val="center"/>
        </w:trPr>
        <w:tc>
          <w:tcPr>
            <w:tcW w:w="583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50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1650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680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1245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695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90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1965" w:type="dxa"/>
            <w:gridSpan w:val="2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30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170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2128" w:type="dxa"/>
            <w:vMerge w:val="restart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8C72D2">
        <w:trPr>
          <w:trHeight w:val="363"/>
          <w:jc w:val="center"/>
        </w:trPr>
        <w:tc>
          <w:tcPr>
            <w:tcW w:w="583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50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50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80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45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695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90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185" w:type="dxa"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30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70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28" w:type="dxa"/>
            <w:vMerge/>
            <w:vAlign w:val="center"/>
          </w:tcPr>
          <w:p w:rsidR="008C72D2" w:rsidRDefault="008C72D2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C72D2">
        <w:trPr>
          <w:trHeight w:val="1018"/>
          <w:jc w:val="center"/>
        </w:trPr>
        <w:tc>
          <w:tcPr>
            <w:tcW w:w="583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1</w:t>
            </w:r>
          </w:p>
        </w:tc>
        <w:tc>
          <w:tcPr>
            <w:tcW w:w="10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T20163002006</w:t>
            </w:r>
          </w:p>
        </w:tc>
        <w:tc>
          <w:tcPr>
            <w:tcW w:w="16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内分泌代谢病学习班</w:t>
            </w:r>
          </w:p>
        </w:tc>
        <w:tc>
          <w:tcPr>
            <w:tcW w:w="168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银川市中医医院</w:t>
            </w:r>
          </w:p>
        </w:tc>
        <w:tc>
          <w:tcPr>
            <w:tcW w:w="124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党毓起</w:t>
            </w:r>
          </w:p>
        </w:tc>
        <w:tc>
          <w:tcPr>
            <w:tcW w:w="169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7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29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-</w:t>
            </w:r>
          </w:p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7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7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31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129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20</w:t>
            </w:r>
          </w:p>
        </w:tc>
        <w:tc>
          <w:tcPr>
            <w:tcW w:w="78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5</w:t>
            </w:r>
          </w:p>
        </w:tc>
        <w:tc>
          <w:tcPr>
            <w:tcW w:w="1185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5</w:t>
            </w:r>
          </w:p>
        </w:tc>
        <w:tc>
          <w:tcPr>
            <w:tcW w:w="123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300</w:t>
            </w:r>
          </w:p>
        </w:tc>
        <w:tc>
          <w:tcPr>
            <w:tcW w:w="117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党毓起</w:t>
            </w:r>
          </w:p>
        </w:tc>
        <w:tc>
          <w:tcPr>
            <w:tcW w:w="2128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0951-5045932</w:t>
            </w:r>
          </w:p>
        </w:tc>
      </w:tr>
      <w:tr w:rsidR="008C72D2">
        <w:trPr>
          <w:trHeight w:val="1083"/>
          <w:jc w:val="center"/>
        </w:trPr>
        <w:tc>
          <w:tcPr>
            <w:tcW w:w="583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</w:t>
            </w:r>
          </w:p>
        </w:tc>
        <w:tc>
          <w:tcPr>
            <w:tcW w:w="10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Z20163012001</w:t>
            </w:r>
          </w:p>
        </w:tc>
        <w:tc>
          <w:tcPr>
            <w:tcW w:w="16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回医理论及相关技术培训班</w:t>
            </w:r>
          </w:p>
        </w:tc>
        <w:tc>
          <w:tcPr>
            <w:tcW w:w="168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银川市中医医院</w:t>
            </w:r>
          </w:p>
        </w:tc>
        <w:tc>
          <w:tcPr>
            <w:tcW w:w="124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胡旭珍</w:t>
            </w:r>
          </w:p>
        </w:tc>
        <w:tc>
          <w:tcPr>
            <w:tcW w:w="169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4"/>
                <w:attr w:name="Month" w:val="9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9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24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-</w:t>
            </w:r>
          </w:p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9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9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25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129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16</w:t>
            </w:r>
          </w:p>
        </w:tc>
        <w:tc>
          <w:tcPr>
            <w:tcW w:w="78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4</w:t>
            </w:r>
          </w:p>
        </w:tc>
        <w:tc>
          <w:tcPr>
            <w:tcW w:w="1185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4</w:t>
            </w:r>
          </w:p>
        </w:tc>
        <w:tc>
          <w:tcPr>
            <w:tcW w:w="123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200</w:t>
            </w:r>
          </w:p>
        </w:tc>
        <w:tc>
          <w:tcPr>
            <w:tcW w:w="117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胡旭珍</w:t>
            </w:r>
          </w:p>
        </w:tc>
        <w:tc>
          <w:tcPr>
            <w:tcW w:w="2128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0951-5010265</w:t>
            </w:r>
          </w:p>
        </w:tc>
      </w:tr>
      <w:tr w:rsidR="008C72D2">
        <w:trPr>
          <w:trHeight w:val="813"/>
          <w:jc w:val="center"/>
        </w:trPr>
        <w:tc>
          <w:tcPr>
            <w:tcW w:w="583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3</w:t>
            </w:r>
          </w:p>
        </w:tc>
        <w:tc>
          <w:tcPr>
            <w:tcW w:w="10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T20163002002</w:t>
            </w:r>
          </w:p>
        </w:tc>
        <w:tc>
          <w:tcPr>
            <w:tcW w:w="16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张凤武名老中医治疗脾胃病经验推广学习班</w:t>
            </w:r>
          </w:p>
        </w:tc>
        <w:tc>
          <w:tcPr>
            <w:tcW w:w="168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宁夏回族自治区中医</w:t>
            </w:r>
          </w:p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医院</w:t>
            </w:r>
          </w:p>
        </w:tc>
        <w:tc>
          <w:tcPr>
            <w:tcW w:w="124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王立平</w:t>
            </w:r>
          </w:p>
        </w:tc>
        <w:tc>
          <w:tcPr>
            <w:tcW w:w="169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11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18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1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11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20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129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18</w:t>
            </w:r>
          </w:p>
        </w:tc>
        <w:tc>
          <w:tcPr>
            <w:tcW w:w="78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6</w:t>
            </w:r>
          </w:p>
        </w:tc>
        <w:tc>
          <w:tcPr>
            <w:tcW w:w="118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6</w:t>
            </w:r>
          </w:p>
        </w:tc>
        <w:tc>
          <w:tcPr>
            <w:tcW w:w="123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325</w:t>
            </w:r>
          </w:p>
        </w:tc>
        <w:tc>
          <w:tcPr>
            <w:tcW w:w="117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杨</w:t>
            </w: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琳</w:t>
            </w:r>
          </w:p>
        </w:tc>
        <w:tc>
          <w:tcPr>
            <w:tcW w:w="2128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0951-5600581</w:t>
            </w:r>
          </w:p>
        </w:tc>
      </w:tr>
      <w:tr w:rsidR="008C72D2">
        <w:trPr>
          <w:trHeight w:val="813"/>
          <w:jc w:val="center"/>
        </w:trPr>
        <w:tc>
          <w:tcPr>
            <w:tcW w:w="583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4</w:t>
            </w:r>
          </w:p>
        </w:tc>
        <w:tc>
          <w:tcPr>
            <w:tcW w:w="10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T20163002003</w:t>
            </w:r>
          </w:p>
        </w:tc>
        <w:tc>
          <w:tcPr>
            <w:tcW w:w="16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中西医结合治疗肾脏病新进展学习班</w:t>
            </w:r>
          </w:p>
        </w:tc>
        <w:tc>
          <w:tcPr>
            <w:tcW w:w="168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宁夏回族自治区中医</w:t>
            </w:r>
          </w:p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医院</w:t>
            </w:r>
          </w:p>
        </w:tc>
        <w:tc>
          <w:tcPr>
            <w:tcW w:w="124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童安荣</w:t>
            </w:r>
          </w:p>
        </w:tc>
        <w:tc>
          <w:tcPr>
            <w:tcW w:w="169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8"/>
                <w:attr w:name="Month" w:val="11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11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18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11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11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20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129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18</w:t>
            </w:r>
          </w:p>
        </w:tc>
        <w:tc>
          <w:tcPr>
            <w:tcW w:w="78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6</w:t>
            </w:r>
          </w:p>
        </w:tc>
        <w:tc>
          <w:tcPr>
            <w:tcW w:w="118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6</w:t>
            </w:r>
          </w:p>
        </w:tc>
        <w:tc>
          <w:tcPr>
            <w:tcW w:w="123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313</w:t>
            </w:r>
          </w:p>
        </w:tc>
        <w:tc>
          <w:tcPr>
            <w:tcW w:w="117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路晋红</w:t>
            </w:r>
          </w:p>
        </w:tc>
        <w:tc>
          <w:tcPr>
            <w:tcW w:w="2128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0951-5600670</w:t>
            </w:r>
          </w:p>
        </w:tc>
      </w:tr>
      <w:tr w:rsidR="008C72D2">
        <w:trPr>
          <w:trHeight w:val="813"/>
          <w:jc w:val="center"/>
        </w:trPr>
        <w:tc>
          <w:tcPr>
            <w:tcW w:w="583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5</w:t>
            </w:r>
          </w:p>
        </w:tc>
        <w:tc>
          <w:tcPr>
            <w:tcW w:w="10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T20163012004</w:t>
            </w:r>
          </w:p>
        </w:tc>
        <w:tc>
          <w:tcPr>
            <w:tcW w:w="165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回医药特色诊疗肺儿病临床应用培训班</w:t>
            </w:r>
          </w:p>
        </w:tc>
        <w:tc>
          <w:tcPr>
            <w:tcW w:w="168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宁夏医科大学附属回医中医医院</w:t>
            </w:r>
          </w:p>
        </w:tc>
        <w:tc>
          <w:tcPr>
            <w:tcW w:w="124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李晓林</w:t>
            </w:r>
          </w:p>
        </w:tc>
        <w:tc>
          <w:tcPr>
            <w:tcW w:w="1695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0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10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28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9"/>
                <w:attr w:name="Month" w:val="10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10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29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129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kern w:val="0"/>
                <w:sz w:val="28"/>
                <w:szCs w:val="28"/>
              </w:rPr>
              <w:t>36</w:t>
            </w:r>
          </w:p>
        </w:tc>
        <w:tc>
          <w:tcPr>
            <w:tcW w:w="78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6</w:t>
            </w:r>
          </w:p>
        </w:tc>
        <w:tc>
          <w:tcPr>
            <w:tcW w:w="123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150</w:t>
            </w:r>
          </w:p>
        </w:tc>
        <w:tc>
          <w:tcPr>
            <w:tcW w:w="1170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侯晶晶</w:t>
            </w:r>
          </w:p>
        </w:tc>
        <w:tc>
          <w:tcPr>
            <w:tcW w:w="2128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0953-2023205</w:t>
            </w:r>
          </w:p>
        </w:tc>
      </w:tr>
      <w:tr w:rsidR="008C72D2">
        <w:trPr>
          <w:trHeight w:val="813"/>
          <w:jc w:val="center"/>
        </w:trPr>
        <w:tc>
          <w:tcPr>
            <w:tcW w:w="583" w:type="dxa"/>
            <w:vAlign w:val="center"/>
          </w:tcPr>
          <w:p w:rsidR="008C72D2" w:rsidRDefault="008C72D2">
            <w:pPr>
              <w:spacing w:line="400" w:lineRule="exact"/>
              <w:jc w:val="center"/>
              <w:outlineLvl w:val="1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6</w:t>
            </w:r>
          </w:p>
        </w:tc>
        <w:tc>
          <w:tcPr>
            <w:tcW w:w="105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T20163002005</w:t>
            </w:r>
          </w:p>
        </w:tc>
        <w:tc>
          <w:tcPr>
            <w:tcW w:w="165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中西医结合脾胃肝胆病诊疗新进展研讨班</w:t>
            </w:r>
          </w:p>
        </w:tc>
        <w:tc>
          <w:tcPr>
            <w:tcW w:w="168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宁夏医科大学中医学院</w:t>
            </w:r>
          </w:p>
        </w:tc>
        <w:tc>
          <w:tcPr>
            <w:tcW w:w="1245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朱西杰</w:t>
            </w:r>
          </w:p>
        </w:tc>
        <w:tc>
          <w:tcPr>
            <w:tcW w:w="1695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11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11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25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11"/>
                <w:attr w:name="Year" w:val="2017"/>
              </w:smartTagP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11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月</w:t>
              </w:r>
              <w:r>
                <w:rPr>
                  <w:rFonts w:ascii="仿宋_GB2312" w:eastAsia="仿宋_GB2312" w:hAnsi="仿宋_GB2312" w:cs="仿宋_GB2312"/>
                  <w:sz w:val="28"/>
                  <w:szCs w:val="28"/>
                </w:rPr>
                <w:t>27</w:t>
              </w:r>
              <w:r>
                <w:rPr>
                  <w:rFonts w:ascii="仿宋_GB2312" w:eastAsia="仿宋_GB2312" w:hAnsi="仿宋_GB2312" w:cs="仿宋_GB2312" w:hint="eastAsia"/>
                  <w:sz w:val="28"/>
                  <w:szCs w:val="28"/>
                </w:rPr>
                <w:t>日</w:t>
              </w:r>
            </w:smartTag>
          </w:p>
        </w:tc>
        <w:tc>
          <w:tcPr>
            <w:tcW w:w="129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24</w:t>
            </w:r>
          </w:p>
        </w:tc>
        <w:tc>
          <w:tcPr>
            <w:tcW w:w="78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8</w:t>
            </w:r>
          </w:p>
        </w:tc>
        <w:tc>
          <w:tcPr>
            <w:tcW w:w="1185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8</w:t>
            </w:r>
          </w:p>
        </w:tc>
        <w:tc>
          <w:tcPr>
            <w:tcW w:w="123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160</w:t>
            </w:r>
          </w:p>
        </w:tc>
        <w:tc>
          <w:tcPr>
            <w:tcW w:w="1170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李卫强</w:t>
            </w:r>
          </w:p>
        </w:tc>
        <w:tc>
          <w:tcPr>
            <w:tcW w:w="2128" w:type="dxa"/>
            <w:vAlign w:val="center"/>
          </w:tcPr>
          <w:p w:rsidR="008C72D2" w:rsidRDefault="008C72D2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/>
                <w:sz w:val="28"/>
                <w:szCs w:val="28"/>
              </w:rPr>
              <w:t>13519590190</w:t>
            </w:r>
          </w:p>
        </w:tc>
      </w:tr>
    </w:tbl>
    <w:p w:rsidR="008C72D2" w:rsidRDefault="008C72D2" w:rsidP="008C72D2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8C72D2" w:rsidRDefault="008C72D2" w:rsidP="008A338E">
      <w:pPr>
        <w:spacing w:line="300" w:lineRule="exact"/>
        <w:ind w:leftChars="-270" w:left="31680" w:firstLineChars="200" w:firstLine="31680"/>
        <w:jc w:val="left"/>
        <w:outlineLvl w:val="1"/>
      </w:pPr>
      <w:r>
        <w:rPr>
          <w:rFonts w:ascii="仿宋_GB2312" w:eastAsia="仿宋_GB2312" w:hAnsi="黑体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</w:t>
      </w:r>
      <w:bookmarkStart w:id="0" w:name="_GoBack"/>
      <w:bookmarkEnd w:id="0"/>
      <w:r>
        <w:rPr>
          <w:rFonts w:ascii="仿宋_GB2312" w:eastAsia="仿宋_GB2312" w:hAnsi="Times New Roman" w:hint="eastAsia"/>
          <w:sz w:val="24"/>
          <w:szCs w:val="32"/>
        </w:rPr>
        <w:t>等与教学无关的时间不计入学时数。</w:t>
      </w:r>
    </w:p>
    <w:sectPr w:rsidR="008C72D2" w:rsidSect="006D0A1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A17"/>
    <w:rsid w:val="000304B5"/>
    <w:rsid w:val="005A441A"/>
    <w:rsid w:val="005D4FD9"/>
    <w:rsid w:val="006B7B4A"/>
    <w:rsid w:val="006D0A17"/>
    <w:rsid w:val="00730AC0"/>
    <w:rsid w:val="008A338E"/>
    <w:rsid w:val="008A66AE"/>
    <w:rsid w:val="008C72D2"/>
    <w:rsid w:val="00A1435E"/>
    <w:rsid w:val="00C12C6E"/>
    <w:rsid w:val="01D055F9"/>
    <w:rsid w:val="033F4AA3"/>
    <w:rsid w:val="03737652"/>
    <w:rsid w:val="0776014C"/>
    <w:rsid w:val="079678FB"/>
    <w:rsid w:val="0A6805B9"/>
    <w:rsid w:val="0D4530A2"/>
    <w:rsid w:val="0F0A2E06"/>
    <w:rsid w:val="0F3E0622"/>
    <w:rsid w:val="0F9A1C29"/>
    <w:rsid w:val="113A5346"/>
    <w:rsid w:val="13225EB2"/>
    <w:rsid w:val="13FB0326"/>
    <w:rsid w:val="144E351B"/>
    <w:rsid w:val="167C1DE9"/>
    <w:rsid w:val="18437BA7"/>
    <w:rsid w:val="19022DAE"/>
    <w:rsid w:val="197A53E1"/>
    <w:rsid w:val="19C54017"/>
    <w:rsid w:val="1A5A7DAC"/>
    <w:rsid w:val="1AAE752C"/>
    <w:rsid w:val="1B2B17F9"/>
    <w:rsid w:val="1C67015D"/>
    <w:rsid w:val="1C7C5233"/>
    <w:rsid w:val="1C9A79DC"/>
    <w:rsid w:val="1D7E5924"/>
    <w:rsid w:val="20504CCC"/>
    <w:rsid w:val="21171915"/>
    <w:rsid w:val="2131398A"/>
    <w:rsid w:val="228844E9"/>
    <w:rsid w:val="230F6692"/>
    <w:rsid w:val="239F583D"/>
    <w:rsid w:val="24513EAE"/>
    <w:rsid w:val="286C57E4"/>
    <w:rsid w:val="2AFB52D8"/>
    <w:rsid w:val="2AFD5887"/>
    <w:rsid w:val="2C385074"/>
    <w:rsid w:val="2C897F73"/>
    <w:rsid w:val="2CB72CD4"/>
    <w:rsid w:val="2D173F8A"/>
    <w:rsid w:val="2D762143"/>
    <w:rsid w:val="2DBB30CF"/>
    <w:rsid w:val="2DD3023B"/>
    <w:rsid w:val="30DD72E8"/>
    <w:rsid w:val="31205075"/>
    <w:rsid w:val="33F617E4"/>
    <w:rsid w:val="376D745A"/>
    <w:rsid w:val="378B3C2D"/>
    <w:rsid w:val="3855409F"/>
    <w:rsid w:val="394C472F"/>
    <w:rsid w:val="394D35FA"/>
    <w:rsid w:val="39A64567"/>
    <w:rsid w:val="39C858C7"/>
    <w:rsid w:val="3ABD557F"/>
    <w:rsid w:val="3B154E57"/>
    <w:rsid w:val="3B5C5623"/>
    <w:rsid w:val="3D08749B"/>
    <w:rsid w:val="3DFB2DDB"/>
    <w:rsid w:val="404C0D56"/>
    <w:rsid w:val="419276DB"/>
    <w:rsid w:val="42C060C6"/>
    <w:rsid w:val="44C521B0"/>
    <w:rsid w:val="46993241"/>
    <w:rsid w:val="46D800FD"/>
    <w:rsid w:val="49282708"/>
    <w:rsid w:val="4AE146FD"/>
    <w:rsid w:val="4B023A37"/>
    <w:rsid w:val="4B161D3E"/>
    <w:rsid w:val="4D1E58F6"/>
    <w:rsid w:val="4D3C6E9E"/>
    <w:rsid w:val="4EA33C9E"/>
    <w:rsid w:val="4F472316"/>
    <w:rsid w:val="50182758"/>
    <w:rsid w:val="52BE2C9F"/>
    <w:rsid w:val="558C5A3A"/>
    <w:rsid w:val="55F378F5"/>
    <w:rsid w:val="577D1EEF"/>
    <w:rsid w:val="585914B0"/>
    <w:rsid w:val="5ADB2CB6"/>
    <w:rsid w:val="5CB24013"/>
    <w:rsid w:val="5CB54713"/>
    <w:rsid w:val="5D241B3E"/>
    <w:rsid w:val="5DED20EC"/>
    <w:rsid w:val="5EFB1906"/>
    <w:rsid w:val="60317062"/>
    <w:rsid w:val="6041004E"/>
    <w:rsid w:val="61C93262"/>
    <w:rsid w:val="62A03B10"/>
    <w:rsid w:val="63617240"/>
    <w:rsid w:val="636B7752"/>
    <w:rsid w:val="640A62CF"/>
    <w:rsid w:val="65CD0196"/>
    <w:rsid w:val="66AE54D7"/>
    <w:rsid w:val="6A2E6C19"/>
    <w:rsid w:val="6B4E0860"/>
    <w:rsid w:val="6BCC4CE2"/>
    <w:rsid w:val="6FFD10C5"/>
    <w:rsid w:val="70852EC1"/>
    <w:rsid w:val="71802251"/>
    <w:rsid w:val="73D75841"/>
    <w:rsid w:val="755749FB"/>
    <w:rsid w:val="76ED6DE4"/>
    <w:rsid w:val="77A93F99"/>
    <w:rsid w:val="78690D18"/>
    <w:rsid w:val="7A0F7485"/>
    <w:rsid w:val="7A151D74"/>
    <w:rsid w:val="7C345C67"/>
    <w:rsid w:val="7CCD548C"/>
    <w:rsid w:val="7CF80568"/>
    <w:rsid w:val="7DE37DFD"/>
    <w:rsid w:val="7EE73410"/>
    <w:rsid w:val="7F7A68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1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D0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118</Words>
  <Characters>674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user</dc:creator>
  <cp:keywords/>
  <dc:description/>
  <cp:lastModifiedBy>user</cp:lastModifiedBy>
  <cp:revision>4</cp:revision>
  <dcterms:created xsi:type="dcterms:W3CDTF">2014-10-29T12:08:00Z</dcterms:created>
  <dcterms:modified xsi:type="dcterms:W3CDTF">2017-02-22T01:57:00Z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