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AC" w:rsidRDefault="00A40BAC" w:rsidP="00963562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A40BAC" w:rsidRPr="00FB0368" w:rsidRDefault="00A40BAC" w:rsidP="00FB0368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FB0368">
        <w:rPr>
          <w:rFonts w:ascii="方正小标宋简体" w:eastAsia="方正小标宋简体" w:hAnsi="黑体"/>
          <w:sz w:val="44"/>
          <w:szCs w:val="44"/>
        </w:rPr>
        <w:t>201</w:t>
      </w:r>
      <w:r>
        <w:rPr>
          <w:rFonts w:ascii="方正小标宋简体" w:eastAsia="方正小标宋简体" w:hAnsi="黑体"/>
          <w:sz w:val="44"/>
          <w:szCs w:val="44"/>
        </w:rPr>
        <w:t>6</w:t>
      </w:r>
      <w:r w:rsidRPr="00FB0368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A40BAC" w:rsidRPr="00FB0368" w:rsidRDefault="00A40BAC" w:rsidP="00FB0368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A40BAC" w:rsidRPr="00D119AD" w:rsidRDefault="00A40BAC" w:rsidP="00C16D99">
      <w:pPr>
        <w:spacing w:line="500" w:lineRule="exact"/>
        <w:rPr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 w:rsidRPr="006D6CFF">
        <w:rPr>
          <w:rFonts w:ascii="宋体" w:hAnsi="宋体"/>
          <w:sz w:val="28"/>
          <w:szCs w:val="28"/>
        </w:rPr>
        <w:t>:</w:t>
      </w:r>
      <w:r w:rsidRPr="00D119AD">
        <w:rPr>
          <w:rFonts w:ascii="宋体" w:hAnsi="宋体"/>
          <w:sz w:val="28"/>
          <w:szCs w:val="28"/>
          <w:u w:val="single"/>
        </w:rPr>
        <w:t xml:space="preserve"> </w:t>
      </w:r>
      <w:r w:rsidRPr="00D119AD">
        <w:rPr>
          <w:rFonts w:hint="eastAsia"/>
          <w:sz w:val="28"/>
          <w:szCs w:val="28"/>
          <w:u w:val="single"/>
        </w:rPr>
        <w:t>贵阳中医学院第一附属医院</w:t>
      </w:r>
      <w:r>
        <w:rPr>
          <w:sz w:val="28"/>
          <w:szCs w:val="28"/>
          <w:u w:val="single"/>
        </w:rPr>
        <w:t xml:space="preserve"> </w:t>
      </w:r>
      <w:r w:rsidRPr="006D6CFF">
        <w:rPr>
          <w:rFonts w:ascii="仿宋_GB2312" w:eastAsia="仿宋_GB2312"/>
          <w:sz w:val="24"/>
        </w:rPr>
        <w:t xml:space="preserve">  </w:t>
      </w:r>
      <w:r>
        <w:rPr>
          <w:rFonts w:ascii="仿宋_GB2312" w:eastAsia="仿宋_GB2312"/>
          <w:sz w:val="24"/>
        </w:rPr>
        <w:t xml:space="preserve">  </w:t>
      </w:r>
      <w:r w:rsidRPr="006D6CFF">
        <w:rPr>
          <w:rFonts w:ascii="仿宋_GB2312" w:eastAsia="仿宋_GB2312"/>
          <w:sz w:val="24"/>
        </w:rPr>
        <w:t xml:space="preserve">         </w:t>
      </w:r>
      <w:r>
        <w:rPr>
          <w:rFonts w:ascii="仿宋_GB2312" w:eastAsia="仿宋_GB2312"/>
          <w:sz w:val="24"/>
        </w:rPr>
        <w:t xml:space="preserve">                 </w:t>
      </w:r>
      <w:r w:rsidRPr="006D6CFF">
        <w:rPr>
          <w:rFonts w:hint="eastAsia"/>
          <w:sz w:val="28"/>
          <w:szCs w:val="28"/>
        </w:rPr>
        <w:t>批准项目数量：</w:t>
      </w:r>
      <w:r>
        <w:rPr>
          <w:sz w:val="28"/>
          <w:szCs w:val="28"/>
          <w:u w:val="single"/>
        </w:rPr>
        <w:t xml:space="preserve">  6  </w:t>
      </w:r>
      <w:r w:rsidRPr="006D6CFF">
        <w:rPr>
          <w:sz w:val="28"/>
          <w:szCs w:val="28"/>
        </w:rPr>
        <w:t xml:space="preserve"> </w:t>
      </w:r>
      <w:r w:rsidRPr="006D6CFF">
        <w:rPr>
          <w:rFonts w:hint="eastAsia"/>
          <w:sz w:val="28"/>
          <w:szCs w:val="28"/>
        </w:rPr>
        <w:t>已</w:t>
      </w:r>
      <w:r>
        <w:rPr>
          <w:rFonts w:hint="eastAsia"/>
          <w:sz w:val="28"/>
          <w:szCs w:val="28"/>
        </w:rPr>
        <w:t>执行</w:t>
      </w:r>
      <w:r w:rsidRPr="006D6CFF">
        <w:rPr>
          <w:rFonts w:hint="eastAsia"/>
          <w:sz w:val="28"/>
          <w:szCs w:val="28"/>
        </w:rPr>
        <w:t>数量：</w:t>
      </w:r>
      <w:r>
        <w:rPr>
          <w:sz w:val="28"/>
          <w:szCs w:val="28"/>
          <w:u w:val="single"/>
        </w:rPr>
        <w:t xml:space="preserve">  5  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"/>
        <w:gridCol w:w="1892"/>
        <w:gridCol w:w="2310"/>
        <w:gridCol w:w="1306"/>
        <w:gridCol w:w="1131"/>
        <w:gridCol w:w="1113"/>
        <w:gridCol w:w="1008"/>
        <w:gridCol w:w="1050"/>
        <w:gridCol w:w="1229"/>
        <w:gridCol w:w="1198"/>
        <w:gridCol w:w="1430"/>
        <w:gridCol w:w="1536"/>
      </w:tblGrid>
      <w:tr w:rsidR="00A40BAC" w:rsidRPr="00B577EB" w:rsidTr="00095236">
        <w:trPr>
          <w:trHeight w:val="435"/>
          <w:jc w:val="center"/>
        </w:trPr>
        <w:tc>
          <w:tcPr>
            <w:tcW w:w="483" w:type="dxa"/>
            <w:vMerge w:val="restart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1892" w:type="dxa"/>
            <w:vMerge w:val="restart"/>
            <w:vAlign w:val="center"/>
          </w:tcPr>
          <w:p w:rsidR="00A40BAC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项目</w:t>
            </w:r>
          </w:p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2310" w:type="dxa"/>
            <w:vMerge w:val="restart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306" w:type="dxa"/>
            <w:vMerge w:val="restart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1131" w:type="dxa"/>
            <w:vMerge w:val="restart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1113" w:type="dxa"/>
            <w:vMerge w:val="restart"/>
            <w:vAlign w:val="center"/>
          </w:tcPr>
          <w:p w:rsidR="00A40BAC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培训</w:t>
            </w:r>
          </w:p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1008" w:type="dxa"/>
            <w:vMerge w:val="restart"/>
            <w:vAlign w:val="center"/>
          </w:tcPr>
          <w:p w:rsidR="00A40BAC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</w:t>
            </w:r>
          </w:p>
          <w:p w:rsidR="00A40BAC" w:rsidRPr="00B577EB" w:rsidRDefault="00A40BAC" w:rsidP="005129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2279" w:type="dxa"/>
            <w:gridSpan w:val="2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1198" w:type="dxa"/>
            <w:vMerge w:val="restart"/>
            <w:vAlign w:val="center"/>
          </w:tcPr>
          <w:p w:rsidR="00A40BAC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</w:t>
            </w:r>
          </w:p>
          <w:p w:rsidR="00A40BAC" w:rsidRPr="00B577EB" w:rsidRDefault="00A40BAC" w:rsidP="005129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培训人数</w:t>
            </w:r>
          </w:p>
        </w:tc>
        <w:tc>
          <w:tcPr>
            <w:tcW w:w="1430" w:type="dxa"/>
            <w:vMerge w:val="restart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536" w:type="dxa"/>
            <w:vMerge w:val="restart"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办公</w:t>
            </w:r>
            <w:r w:rsidRPr="00B577EB">
              <w:rPr>
                <w:rFonts w:ascii="黑体" w:eastAsia="黑体" w:hAnsi="黑体" w:hint="eastAsia"/>
                <w:sz w:val="24"/>
              </w:rPr>
              <w:t>电话</w:t>
            </w:r>
          </w:p>
        </w:tc>
      </w:tr>
      <w:tr w:rsidR="00A40BAC" w:rsidRPr="00B577EB" w:rsidTr="00095236">
        <w:trPr>
          <w:trHeight w:val="363"/>
          <w:jc w:val="center"/>
        </w:trPr>
        <w:tc>
          <w:tcPr>
            <w:tcW w:w="483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92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310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06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31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3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08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A40BAC" w:rsidRPr="00B577EB" w:rsidRDefault="00A40BAC" w:rsidP="005129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批</w:t>
            </w:r>
            <w:r w:rsidRPr="00B577EB">
              <w:rPr>
                <w:rFonts w:ascii="黑体" w:eastAsia="黑体" w:hAnsi="黑体" w:hint="eastAsia"/>
                <w:sz w:val="24"/>
              </w:rPr>
              <w:t>准</w:t>
            </w:r>
          </w:p>
        </w:tc>
        <w:tc>
          <w:tcPr>
            <w:tcW w:w="1229" w:type="dxa"/>
            <w:vAlign w:val="center"/>
          </w:tcPr>
          <w:p w:rsidR="00A40BAC" w:rsidRPr="00B577EB" w:rsidRDefault="00A40BAC" w:rsidP="005129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1198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30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536" w:type="dxa"/>
            <w:vMerge/>
            <w:vAlign w:val="center"/>
          </w:tcPr>
          <w:p w:rsidR="00A40BAC" w:rsidRPr="00B577EB" w:rsidRDefault="00A40BAC" w:rsidP="006E475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A40BAC" w:rsidRPr="00B577EB" w:rsidTr="00095236">
        <w:trPr>
          <w:trHeight w:val="813"/>
          <w:jc w:val="center"/>
        </w:trPr>
        <w:tc>
          <w:tcPr>
            <w:tcW w:w="483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892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T20162402006</w:t>
            </w:r>
          </w:p>
        </w:tc>
        <w:tc>
          <w:tcPr>
            <w:tcW w:w="231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国医大师刘尚义教授学术思想和临床经验研修班</w:t>
            </w:r>
          </w:p>
        </w:tc>
        <w:tc>
          <w:tcPr>
            <w:tcW w:w="1306" w:type="dxa"/>
            <w:vAlign w:val="center"/>
          </w:tcPr>
          <w:p w:rsidR="00A40BAC" w:rsidRPr="00D119AD" w:rsidRDefault="00A40BAC" w:rsidP="0009523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贵阳中医学院第一附属医院</w:t>
            </w:r>
          </w:p>
        </w:tc>
        <w:tc>
          <w:tcPr>
            <w:tcW w:w="1131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孙波</w:t>
            </w:r>
          </w:p>
        </w:tc>
        <w:tc>
          <w:tcPr>
            <w:tcW w:w="1113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7"/>
                <w:attr w:name="Year" w:val="2017"/>
              </w:smartTagPr>
              <w:r w:rsidRPr="00D119AD">
                <w:rPr>
                  <w:rFonts w:ascii="宋体" w:hAnsi="宋体"/>
                  <w:sz w:val="24"/>
                </w:rPr>
                <w:t>7</w:t>
              </w:r>
              <w:r w:rsidRPr="00D119AD">
                <w:rPr>
                  <w:rFonts w:ascii="宋体" w:hAnsi="宋体" w:hint="eastAsia"/>
                  <w:sz w:val="24"/>
                </w:rPr>
                <w:t>月</w:t>
              </w:r>
              <w:r w:rsidRPr="00D119AD">
                <w:rPr>
                  <w:rFonts w:ascii="宋体" w:hAnsi="宋体"/>
                  <w:sz w:val="24"/>
                </w:rPr>
                <w:t>29</w:t>
              </w:r>
              <w:r w:rsidRPr="00D119AD">
                <w:rPr>
                  <w:rFonts w:ascii="宋体" w:hAnsi="宋体" w:hint="eastAsia"/>
                  <w:sz w:val="24"/>
                </w:rPr>
                <w:t>日</w:t>
              </w:r>
            </w:smartTag>
            <w:r w:rsidRPr="00D119AD">
              <w:rPr>
                <w:rFonts w:ascii="宋体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7"/>
              </w:smartTagPr>
              <w:r w:rsidRPr="00D119AD">
                <w:rPr>
                  <w:rFonts w:ascii="宋体" w:hAnsi="宋体"/>
                  <w:sz w:val="24"/>
                </w:rPr>
                <w:t>7</w:t>
              </w:r>
              <w:r w:rsidRPr="00D119AD">
                <w:rPr>
                  <w:rFonts w:ascii="宋体" w:hAnsi="宋体" w:hint="eastAsia"/>
                  <w:sz w:val="24"/>
                </w:rPr>
                <w:t>月</w:t>
              </w:r>
              <w:r w:rsidRPr="00D119AD">
                <w:rPr>
                  <w:rFonts w:ascii="宋体" w:hAnsi="宋体"/>
                  <w:sz w:val="24"/>
                </w:rPr>
                <w:t>31</w:t>
              </w:r>
              <w:r w:rsidRPr="00D119AD">
                <w:rPr>
                  <w:rFonts w:ascii="宋体" w:hAnsi="宋体" w:hint="eastAsia"/>
                  <w:sz w:val="24"/>
                </w:rPr>
                <w:t>日</w:t>
              </w:r>
            </w:smartTag>
          </w:p>
        </w:tc>
        <w:tc>
          <w:tcPr>
            <w:tcW w:w="1008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24</w:t>
            </w:r>
          </w:p>
        </w:tc>
        <w:tc>
          <w:tcPr>
            <w:tcW w:w="105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229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198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165</w:t>
            </w:r>
          </w:p>
        </w:tc>
        <w:tc>
          <w:tcPr>
            <w:tcW w:w="143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孙波</w:t>
            </w:r>
          </w:p>
        </w:tc>
        <w:tc>
          <w:tcPr>
            <w:tcW w:w="1536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8A4D7B">
              <w:rPr>
                <w:rFonts w:ascii="宋体" w:hAnsi="宋体"/>
                <w:sz w:val="24"/>
              </w:rPr>
              <w:t>13984038851</w:t>
            </w:r>
          </w:p>
        </w:tc>
      </w:tr>
      <w:tr w:rsidR="00A40BAC" w:rsidRPr="00B577EB" w:rsidTr="00095236">
        <w:trPr>
          <w:trHeight w:val="813"/>
          <w:jc w:val="center"/>
        </w:trPr>
        <w:tc>
          <w:tcPr>
            <w:tcW w:w="483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892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T20162402002</w:t>
            </w:r>
          </w:p>
        </w:tc>
        <w:tc>
          <w:tcPr>
            <w:tcW w:w="231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国医大师刘尚义学术经验传承研修班</w:t>
            </w:r>
          </w:p>
        </w:tc>
        <w:tc>
          <w:tcPr>
            <w:tcW w:w="1306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贵阳中医学院第一附属医院</w:t>
            </w:r>
          </w:p>
        </w:tc>
        <w:tc>
          <w:tcPr>
            <w:tcW w:w="1131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唐东昕</w:t>
            </w:r>
          </w:p>
        </w:tc>
        <w:tc>
          <w:tcPr>
            <w:tcW w:w="1113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10</w:t>
            </w:r>
            <w:r w:rsidRPr="00D119AD">
              <w:rPr>
                <w:rFonts w:ascii="宋体" w:hAnsi="宋体" w:hint="eastAsia"/>
                <w:sz w:val="24"/>
              </w:rPr>
              <w:t>月</w:t>
            </w:r>
            <w:r w:rsidRPr="00D119AD">
              <w:rPr>
                <w:rFonts w:ascii="宋体" w:hAnsi="宋体"/>
                <w:sz w:val="24"/>
              </w:rPr>
              <w:t>13-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0"/>
                <w:attr w:name="Year" w:val="2017"/>
              </w:smartTagPr>
              <w:r w:rsidRPr="00D119AD">
                <w:rPr>
                  <w:rFonts w:ascii="宋体" w:hAnsi="宋体"/>
                  <w:sz w:val="24"/>
                </w:rPr>
                <w:t>10</w:t>
              </w:r>
              <w:r w:rsidRPr="00D119AD">
                <w:rPr>
                  <w:rFonts w:ascii="宋体" w:hAnsi="宋体" w:hint="eastAsia"/>
                  <w:sz w:val="24"/>
                </w:rPr>
                <w:t>月</w:t>
              </w:r>
              <w:r w:rsidRPr="00D119AD">
                <w:rPr>
                  <w:rFonts w:ascii="宋体" w:hAnsi="宋体"/>
                  <w:sz w:val="24"/>
                </w:rPr>
                <w:t>16</w:t>
              </w:r>
              <w:r>
                <w:rPr>
                  <w:rFonts w:ascii="宋体" w:hAnsi="宋体" w:hint="eastAsia"/>
                  <w:sz w:val="24"/>
                </w:rPr>
                <w:t>日</w:t>
              </w:r>
            </w:smartTag>
          </w:p>
        </w:tc>
        <w:tc>
          <w:tcPr>
            <w:tcW w:w="1008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05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229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198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173</w:t>
            </w:r>
          </w:p>
        </w:tc>
        <w:tc>
          <w:tcPr>
            <w:tcW w:w="143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唐东昕</w:t>
            </w:r>
          </w:p>
        </w:tc>
        <w:tc>
          <w:tcPr>
            <w:tcW w:w="1536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EE2508">
              <w:rPr>
                <w:rFonts w:ascii="宋体" w:hAnsi="宋体"/>
                <w:sz w:val="24"/>
              </w:rPr>
              <w:t>18608511204</w:t>
            </w:r>
          </w:p>
        </w:tc>
      </w:tr>
      <w:tr w:rsidR="00A40BAC" w:rsidRPr="00B577EB" w:rsidTr="00095236">
        <w:trPr>
          <w:trHeight w:val="813"/>
          <w:jc w:val="center"/>
        </w:trPr>
        <w:tc>
          <w:tcPr>
            <w:tcW w:w="483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892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T20162413005</w:t>
            </w:r>
          </w:p>
        </w:tc>
        <w:tc>
          <w:tcPr>
            <w:tcW w:w="231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中医基础理论及技能培训班</w:t>
            </w:r>
          </w:p>
        </w:tc>
        <w:tc>
          <w:tcPr>
            <w:tcW w:w="1306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贵阳中医学院第一附属医院</w:t>
            </w:r>
          </w:p>
        </w:tc>
        <w:tc>
          <w:tcPr>
            <w:tcW w:w="1131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谢薇</w:t>
            </w:r>
          </w:p>
        </w:tc>
        <w:tc>
          <w:tcPr>
            <w:tcW w:w="1113" w:type="dxa"/>
            <w:vAlign w:val="center"/>
          </w:tcPr>
          <w:p w:rsidR="00A40BAC" w:rsidRPr="00D119AD" w:rsidRDefault="00A40BAC" w:rsidP="009329AE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7"/>
                <w:attr w:name="Year" w:val="2017"/>
              </w:smartTagPr>
              <w:r w:rsidRPr="00D119AD">
                <w:rPr>
                  <w:rFonts w:ascii="宋体" w:hAnsi="宋体"/>
                  <w:sz w:val="24"/>
                </w:rPr>
                <w:t>7</w:t>
              </w:r>
              <w:r w:rsidRPr="00D119AD">
                <w:rPr>
                  <w:rFonts w:ascii="宋体" w:hAnsi="宋体" w:hint="eastAsia"/>
                  <w:sz w:val="24"/>
                </w:rPr>
                <w:t>月</w:t>
              </w:r>
              <w:r w:rsidRPr="00D119AD">
                <w:rPr>
                  <w:rFonts w:ascii="宋体" w:hAnsi="宋体"/>
                  <w:sz w:val="24"/>
                </w:rPr>
                <w:t>1</w:t>
              </w:r>
              <w:r>
                <w:rPr>
                  <w:rFonts w:ascii="宋体" w:hAnsi="宋体"/>
                  <w:sz w:val="24"/>
                </w:rPr>
                <w:t>3</w:t>
              </w:r>
              <w:r w:rsidRPr="00D119AD">
                <w:rPr>
                  <w:rFonts w:ascii="宋体" w:hAnsi="宋体" w:hint="eastAsia"/>
                  <w:sz w:val="24"/>
                </w:rPr>
                <w:t>日</w:t>
              </w:r>
            </w:smartTag>
            <w:r w:rsidRPr="00D119AD">
              <w:rPr>
                <w:rFonts w:ascii="宋体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7"/>
                <w:attr w:name="Year" w:val="2017"/>
              </w:smartTagPr>
              <w:r w:rsidRPr="00D119AD">
                <w:rPr>
                  <w:rFonts w:ascii="宋体" w:hAnsi="宋体"/>
                  <w:sz w:val="24"/>
                </w:rPr>
                <w:t>7</w:t>
              </w:r>
              <w:r w:rsidRPr="00D119AD">
                <w:rPr>
                  <w:rFonts w:ascii="宋体" w:hAnsi="宋体" w:hint="eastAsia"/>
                  <w:sz w:val="24"/>
                </w:rPr>
                <w:t>月</w:t>
              </w:r>
              <w:r w:rsidRPr="00D119AD">
                <w:rPr>
                  <w:rFonts w:ascii="宋体" w:hAnsi="宋体"/>
                  <w:sz w:val="24"/>
                </w:rPr>
                <w:t>16</w:t>
              </w:r>
              <w:r w:rsidRPr="00D119AD">
                <w:rPr>
                  <w:rFonts w:ascii="宋体" w:hAnsi="宋体" w:hint="eastAsia"/>
                  <w:sz w:val="24"/>
                </w:rPr>
                <w:t>日</w:t>
              </w:r>
            </w:smartTag>
          </w:p>
        </w:tc>
        <w:tc>
          <w:tcPr>
            <w:tcW w:w="1008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32</w:t>
            </w:r>
          </w:p>
        </w:tc>
        <w:tc>
          <w:tcPr>
            <w:tcW w:w="105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229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198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220</w:t>
            </w:r>
          </w:p>
        </w:tc>
        <w:tc>
          <w:tcPr>
            <w:tcW w:w="1430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谢薇</w:t>
            </w:r>
          </w:p>
        </w:tc>
        <w:tc>
          <w:tcPr>
            <w:tcW w:w="1536" w:type="dxa"/>
            <w:vAlign w:val="center"/>
          </w:tcPr>
          <w:p w:rsidR="00A40BAC" w:rsidRPr="00D119AD" w:rsidRDefault="00A40BAC" w:rsidP="004E0726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EE2508">
              <w:rPr>
                <w:rFonts w:ascii="宋体" w:hAnsi="宋体"/>
                <w:sz w:val="24"/>
              </w:rPr>
              <w:t>13985155711</w:t>
            </w:r>
          </w:p>
        </w:tc>
      </w:tr>
      <w:tr w:rsidR="00A40BAC" w:rsidRPr="00B577EB" w:rsidTr="00095236">
        <w:trPr>
          <w:trHeight w:val="896"/>
          <w:jc w:val="center"/>
        </w:trPr>
        <w:tc>
          <w:tcPr>
            <w:tcW w:w="483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892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T20162403004</w:t>
            </w:r>
          </w:p>
        </w:tc>
        <w:tc>
          <w:tcPr>
            <w:tcW w:w="2310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廖润泉名老中医学术思想传承学习班</w:t>
            </w:r>
          </w:p>
        </w:tc>
        <w:tc>
          <w:tcPr>
            <w:tcW w:w="1306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贵阳中医学院第一附属医院</w:t>
            </w:r>
          </w:p>
        </w:tc>
        <w:tc>
          <w:tcPr>
            <w:tcW w:w="1131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color w:val="000000"/>
                <w:sz w:val="24"/>
              </w:rPr>
              <w:t>常青</w:t>
            </w:r>
          </w:p>
        </w:tc>
        <w:tc>
          <w:tcPr>
            <w:tcW w:w="1113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8</w:t>
            </w:r>
            <w:r w:rsidRPr="00D119AD">
              <w:rPr>
                <w:rFonts w:ascii="宋体" w:hAnsi="宋体" w:hint="eastAsia"/>
                <w:sz w:val="24"/>
              </w:rPr>
              <w:t>月</w:t>
            </w:r>
            <w:r w:rsidRPr="00D119AD">
              <w:rPr>
                <w:rFonts w:ascii="宋体" w:hAnsi="宋体"/>
                <w:sz w:val="24"/>
              </w:rPr>
              <w:t>13-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8"/>
                <w:attr w:name="Year" w:val="2017"/>
              </w:smartTagPr>
              <w:r w:rsidRPr="00D119AD">
                <w:rPr>
                  <w:rFonts w:ascii="宋体" w:hAnsi="宋体"/>
                  <w:sz w:val="24"/>
                </w:rPr>
                <w:t>8</w:t>
              </w:r>
              <w:r w:rsidRPr="00D119AD">
                <w:rPr>
                  <w:rFonts w:ascii="宋体" w:hAnsi="宋体" w:hint="eastAsia"/>
                  <w:sz w:val="24"/>
                </w:rPr>
                <w:t>月</w:t>
              </w:r>
              <w:r w:rsidRPr="00D119AD">
                <w:rPr>
                  <w:rFonts w:ascii="宋体" w:hAnsi="宋体"/>
                  <w:sz w:val="24"/>
                </w:rPr>
                <w:t>15</w:t>
              </w:r>
              <w:r w:rsidRPr="00D119AD">
                <w:rPr>
                  <w:rFonts w:ascii="宋体" w:hAnsi="宋体" w:hint="eastAsia"/>
                  <w:sz w:val="24"/>
                </w:rPr>
                <w:t>日</w:t>
              </w:r>
            </w:smartTag>
          </w:p>
        </w:tc>
        <w:tc>
          <w:tcPr>
            <w:tcW w:w="1008" w:type="dxa"/>
            <w:vAlign w:val="center"/>
          </w:tcPr>
          <w:p w:rsidR="00A40BAC" w:rsidRPr="00D119AD" w:rsidRDefault="00A40BAC" w:rsidP="00B3125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2</w:t>
            </w:r>
            <w:r>
              <w:rPr>
                <w:rFonts w:ascii="宋体"/>
                <w:sz w:val="24"/>
              </w:rPr>
              <w:t>0</w:t>
            </w:r>
          </w:p>
        </w:tc>
        <w:tc>
          <w:tcPr>
            <w:tcW w:w="1050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229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198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119AD">
              <w:rPr>
                <w:rFonts w:ascii="宋体" w:hAnsi="宋体"/>
                <w:sz w:val="24"/>
              </w:rPr>
              <w:t>165</w:t>
            </w:r>
          </w:p>
        </w:tc>
        <w:tc>
          <w:tcPr>
            <w:tcW w:w="1430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119AD">
              <w:rPr>
                <w:rFonts w:ascii="宋体" w:hAnsi="宋体" w:hint="eastAsia"/>
                <w:sz w:val="24"/>
              </w:rPr>
              <w:t>常青</w:t>
            </w:r>
          </w:p>
        </w:tc>
        <w:tc>
          <w:tcPr>
            <w:tcW w:w="1536" w:type="dxa"/>
            <w:vAlign w:val="center"/>
          </w:tcPr>
          <w:p w:rsidR="00A40BAC" w:rsidRPr="00D119AD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EE2508">
              <w:rPr>
                <w:rFonts w:ascii="宋体" w:hAnsi="宋体"/>
                <w:sz w:val="24"/>
              </w:rPr>
              <w:t>13608569933</w:t>
            </w:r>
          </w:p>
        </w:tc>
      </w:tr>
      <w:tr w:rsidR="00A40BAC" w:rsidRPr="00B577EB" w:rsidTr="00095236">
        <w:trPr>
          <w:trHeight w:val="813"/>
          <w:jc w:val="center"/>
        </w:trPr>
        <w:tc>
          <w:tcPr>
            <w:tcW w:w="483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892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T20162403003</w:t>
            </w:r>
          </w:p>
        </w:tc>
        <w:tc>
          <w:tcPr>
            <w:tcW w:w="2310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F510B">
              <w:rPr>
                <w:rFonts w:ascii="宋体" w:hAnsi="宋体" w:hint="eastAsia"/>
                <w:sz w:val="24"/>
              </w:rPr>
              <w:t>中医药肛肠疾病新技术、新方法临床应用培训班</w:t>
            </w:r>
          </w:p>
        </w:tc>
        <w:tc>
          <w:tcPr>
            <w:tcW w:w="1306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F510B">
              <w:rPr>
                <w:rFonts w:ascii="宋体" w:hAnsi="宋体" w:hint="eastAsia"/>
                <w:sz w:val="24"/>
              </w:rPr>
              <w:t>贵阳中医学院第一附属医院</w:t>
            </w:r>
          </w:p>
        </w:tc>
        <w:tc>
          <w:tcPr>
            <w:tcW w:w="1131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F510B">
              <w:rPr>
                <w:rFonts w:ascii="宋体" w:hAnsi="宋体" w:hint="eastAsia"/>
                <w:sz w:val="24"/>
              </w:rPr>
              <w:t>曹波</w:t>
            </w:r>
          </w:p>
        </w:tc>
        <w:tc>
          <w:tcPr>
            <w:tcW w:w="1113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7"/>
                <w:attr w:name="Year" w:val="2017"/>
              </w:smartTagPr>
              <w:r w:rsidRPr="00DF510B">
                <w:rPr>
                  <w:rFonts w:ascii="宋体" w:hAnsi="宋体"/>
                  <w:sz w:val="24"/>
                </w:rPr>
                <w:t>7</w:t>
              </w:r>
              <w:r w:rsidRPr="00DF510B">
                <w:rPr>
                  <w:rFonts w:ascii="宋体" w:hAnsi="宋体" w:hint="eastAsia"/>
                  <w:sz w:val="24"/>
                </w:rPr>
                <w:t>月</w:t>
              </w:r>
              <w:r w:rsidRPr="00DF510B">
                <w:rPr>
                  <w:rFonts w:ascii="宋体" w:hAnsi="宋体"/>
                  <w:sz w:val="24"/>
                </w:rPr>
                <w:t>29</w:t>
              </w:r>
              <w:r w:rsidRPr="00DF510B">
                <w:rPr>
                  <w:rFonts w:ascii="宋体" w:hAnsi="宋体" w:hint="eastAsia"/>
                  <w:sz w:val="24"/>
                </w:rPr>
                <w:t>日</w:t>
              </w:r>
            </w:smartTag>
            <w:r w:rsidRPr="00DF510B">
              <w:rPr>
                <w:rFonts w:ascii="宋体"/>
                <w:sz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7"/>
              </w:smartTagPr>
              <w:r w:rsidRPr="00DF510B">
                <w:rPr>
                  <w:rFonts w:ascii="宋体" w:hAnsi="宋体"/>
                  <w:sz w:val="24"/>
                </w:rPr>
                <w:t>7</w:t>
              </w:r>
              <w:r w:rsidRPr="00DF510B">
                <w:rPr>
                  <w:rFonts w:ascii="宋体" w:hAnsi="宋体" w:hint="eastAsia"/>
                  <w:sz w:val="24"/>
                </w:rPr>
                <w:t>月</w:t>
              </w:r>
              <w:r w:rsidRPr="00DF510B">
                <w:rPr>
                  <w:rFonts w:ascii="宋体" w:hAnsi="宋体"/>
                  <w:sz w:val="24"/>
                </w:rPr>
                <w:t>31</w:t>
              </w:r>
              <w:r w:rsidRPr="00DF510B">
                <w:rPr>
                  <w:rFonts w:ascii="宋体" w:hAnsi="宋体" w:hint="eastAsia"/>
                  <w:sz w:val="24"/>
                </w:rPr>
                <w:t>日</w:t>
              </w:r>
            </w:smartTag>
          </w:p>
        </w:tc>
        <w:tc>
          <w:tcPr>
            <w:tcW w:w="1008" w:type="dxa"/>
            <w:vAlign w:val="center"/>
          </w:tcPr>
          <w:p w:rsidR="00A40BAC" w:rsidRPr="00DF510B" w:rsidRDefault="00A40BAC" w:rsidP="004D4AF5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0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229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198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165</w:t>
            </w:r>
          </w:p>
        </w:tc>
        <w:tc>
          <w:tcPr>
            <w:tcW w:w="1430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/>
                <w:sz w:val="24"/>
              </w:rPr>
            </w:pPr>
            <w:r w:rsidRPr="00DF510B">
              <w:rPr>
                <w:rFonts w:ascii="宋体" w:hAnsi="宋体" w:hint="eastAsia"/>
                <w:sz w:val="24"/>
              </w:rPr>
              <w:t>曹波</w:t>
            </w:r>
          </w:p>
        </w:tc>
        <w:tc>
          <w:tcPr>
            <w:tcW w:w="1536" w:type="dxa"/>
            <w:vAlign w:val="center"/>
          </w:tcPr>
          <w:p w:rsidR="00A40BAC" w:rsidRPr="00DF510B" w:rsidRDefault="00A40BAC" w:rsidP="00596913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</w:rPr>
            </w:pPr>
            <w:r w:rsidRPr="00DF510B">
              <w:rPr>
                <w:rFonts w:ascii="宋体" w:hAnsi="宋体"/>
                <w:sz w:val="24"/>
              </w:rPr>
              <w:t>13885039666</w:t>
            </w:r>
          </w:p>
        </w:tc>
      </w:tr>
    </w:tbl>
    <w:p w:rsidR="00A40BAC" w:rsidRPr="00370746" w:rsidRDefault="00A40BAC" w:rsidP="00A40BAC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B31006">
        <w:rPr>
          <w:rFonts w:ascii="黑体" w:eastAsia="黑体" w:hAnsi="黑体" w:hint="eastAsia"/>
          <w:sz w:val="24"/>
          <w:szCs w:val="32"/>
        </w:rPr>
        <w:t>注</w:t>
      </w:r>
      <w:r w:rsidRPr="00370746">
        <w:rPr>
          <w:rFonts w:ascii="仿宋_GB2312" w:eastAsia="仿宋_GB2312" w:hAnsi="黑体" w:hint="eastAsia"/>
          <w:sz w:val="24"/>
          <w:szCs w:val="32"/>
        </w:rPr>
        <w:t>：</w:t>
      </w:r>
      <w:r w:rsidRPr="00370746">
        <w:rPr>
          <w:rFonts w:ascii="仿宋_GB2312" w:eastAsia="仿宋_GB2312" w:hAnsi="黑体"/>
          <w:sz w:val="24"/>
          <w:szCs w:val="32"/>
        </w:rPr>
        <w:t>1.</w:t>
      </w:r>
      <w:r w:rsidRPr="00370746">
        <w:rPr>
          <w:rFonts w:ascii="仿宋_GB2312" w:eastAsia="仿宋_GB2312" w:hAnsi="黑体" w:hint="eastAsia"/>
          <w:sz w:val="24"/>
          <w:szCs w:val="32"/>
        </w:rPr>
        <w:t>培训起止时间的</w:t>
      </w:r>
      <w:r>
        <w:rPr>
          <w:rFonts w:ascii="仿宋_GB2312" w:eastAsia="仿宋_GB2312" w:hAnsi="黑体" w:hint="eastAsia"/>
          <w:sz w:val="24"/>
          <w:szCs w:val="32"/>
        </w:rPr>
        <w:t>填写</w:t>
      </w:r>
      <w:r w:rsidRPr="00370746">
        <w:rPr>
          <w:rFonts w:ascii="仿宋_GB2312" w:eastAsia="仿宋_GB2312" w:hAnsi="黑体" w:hint="eastAsia"/>
          <w:sz w:val="24"/>
          <w:szCs w:val="32"/>
        </w:rPr>
        <w:t>格式为：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</w:t>
      </w:r>
      <w:r w:rsidRPr="00370746"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</w:t>
      </w:r>
      <w:r>
        <w:rPr>
          <w:rFonts w:ascii="仿宋_GB2312" w:eastAsia="仿宋_GB2312" w:hAnsi="黑体" w:hint="eastAsia"/>
          <w:sz w:val="24"/>
          <w:szCs w:val="32"/>
        </w:rPr>
        <w:t>，不含报到与撤离时间。</w:t>
      </w:r>
    </w:p>
    <w:p w:rsidR="00A40BAC" w:rsidRPr="00FB0368" w:rsidRDefault="00A40BAC" w:rsidP="00BA72F4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/>
          <w:sz w:val="28"/>
          <w:szCs w:val="28"/>
        </w:rPr>
      </w:pPr>
      <w:r w:rsidRPr="00370746">
        <w:rPr>
          <w:rFonts w:ascii="仿宋_GB2312" w:eastAsia="仿宋_GB2312" w:hAnsi="黑体"/>
          <w:sz w:val="24"/>
          <w:szCs w:val="32"/>
        </w:rPr>
        <w:t>2.</w:t>
      </w:r>
      <w:r w:rsidRPr="00370746">
        <w:rPr>
          <w:rFonts w:ascii="仿宋_GB2312" w:eastAsia="仿宋_GB2312" w:hint="eastAsia"/>
          <w:sz w:val="24"/>
          <w:szCs w:val="32"/>
        </w:rPr>
        <w:t>教学时数一般为每个学时</w:t>
      </w:r>
      <w:r w:rsidRPr="00370746">
        <w:rPr>
          <w:rFonts w:ascii="仿宋_GB2312" w:eastAsia="仿宋_GB2312"/>
          <w:sz w:val="24"/>
          <w:szCs w:val="32"/>
        </w:rPr>
        <w:t>50</w:t>
      </w:r>
      <w:r w:rsidRPr="00370746">
        <w:rPr>
          <w:rFonts w:ascii="仿宋_GB2312" w:eastAsia="仿宋_GB2312" w:hint="eastAsia"/>
          <w:sz w:val="24"/>
          <w:szCs w:val="32"/>
        </w:rPr>
        <w:t>分钟左右，半天</w:t>
      </w:r>
      <w:r w:rsidRPr="00370746">
        <w:rPr>
          <w:rFonts w:ascii="仿宋_GB2312" w:eastAsia="仿宋_GB2312"/>
          <w:sz w:val="24"/>
          <w:szCs w:val="32"/>
        </w:rPr>
        <w:t>4</w:t>
      </w:r>
      <w:r w:rsidRPr="00370746">
        <w:rPr>
          <w:rFonts w:ascii="仿宋_GB2312" w:eastAsia="仿宋_GB2312" w:hint="eastAsia"/>
          <w:sz w:val="24"/>
          <w:szCs w:val="32"/>
        </w:rPr>
        <w:t>学时，每天不超过</w:t>
      </w:r>
      <w:r w:rsidRPr="00370746">
        <w:rPr>
          <w:rFonts w:ascii="仿宋_GB2312" w:eastAsia="仿宋_GB2312"/>
          <w:sz w:val="24"/>
          <w:szCs w:val="32"/>
        </w:rPr>
        <w:t>8</w:t>
      </w:r>
      <w:r>
        <w:rPr>
          <w:rFonts w:ascii="仿宋_GB2312" w:eastAsia="仿宋_GB2312" w:hint="eastAsia"/>
          <w:sz w:val="24"/>
          <w:szCs w:val="32"/>
        </w:rPr>
        <w:t>学时。报到、撤离等与教学无关的时间不计入学时数。</w:t>
      </w:r>
    </w:p>
    <w:sectPr w:rsidR="00A40BAC" w:rsidRPr="00FB0368" w:rsidSect="00EE2015">
      <w:footerReference w:type="even" r:id="rId6"/>
      <w:foot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BAC" w:rsidRDefault="00A40BAC">
      <w:r>
        <w:separator/>
      </w:r>
    </w:p>
  </w:endnote>
  <w:endnote w:type="continuationSeparator" w:id="1">
    <w:p w:rsidR="00A40BAC" w:rsidRDefault="00A40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AC" w:rsidRPr="00FB0368" w:rsidRDefault="00A40BAC" w:rsidP="00BA72F4">
    <w:pPr>
      <w:pStyle w:val="Footer"/>
      <w:ind w:firstLineChars="100" w:firstLine="31680"/>
      <w:rPr>
        <w:rFonts w:ascii="宋体"/>
        <w:sz w:val="28"/>
        <w:szCs w:val="28"/>
      </w:rPr>
    </w:pPr>
    <w:r w:rsidRPr="00FB0368">
      <w:rPr>
        <w:rFonts w:ascii="宋体" w:hAnsi="宋体"/>
        <w:sz w:val="28"/>
        <w:szCs w:val="28"/>
      </w:rPr>
      <w:t xml:space="preserve">— </w:t>
    </w:r>
    <w:r w:rsidRPr="00FB0368">
      <w:rPr>
        <w:rFonts w:ascii="宋体" w:hAnsi="宋体"/>
        <w:sz w:val="28"/>
        <w:szCs w:val="28"/>
      </w:rPr>
      <w:fldChar w:fldCharType="begin"/>
    </w:r>
    <w:r w:rsidRPr="00FB0368">
      <w:rPr>
        <w:rFonts w:ascii="宋体" w:hAnsi="宋体"/>
        <w:sz w:val="28"/>
        <w:szCs w:val="28"/>
      </w:rPr>
      <w:instrText xml:space="preserve"> PAGE   \* MERGEFORMAT </w:instrText>
    </w:r>
    <w:r w:rsidRPr="00FB0368">
      <w:rPr>
        <w:rFonts w:ascii="宋体" w:hAnsi="宋体"/>
        <w:sz w:val="28"/>
        <w:szCs w:val="28"/>
      </w:rPr>
      <w:fldChar w:fldCharType="separate"/>
    </w:r>
    <w:r w:rsidRPr="00095236">
      <w:rPr>
        <w:rFonts w:ascii="宋体" w:hAnsi="宋体"/>
        <w:noProof/>
        <w:sz w:val="28"/>
        <w:szCs w:val="28"/>
        <w:lang w:val="zh-CN"/>
      </w:rPr>
      <w:t>2</w:t>
    </w:r>
    <w:r w:rsidRPr="00FB0368">
      <w:rPr>
        <w:rFonts w:ascii="宋体" w:hAnsi="宋体"/>
        <w:sz w:val="28"/>
        <w:szCs w:val="28"/>
      </w:rPr>
      <w:fldChar w:fldCharType="end"/>
    </w:r>
    <w:r w:rsidRPr="00FB0368">
      <w:rPr>
        <w:rFonts w:ascii="宋体" w:hAnsi="宋体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BAC" w:rsidRPr="00CA2F43" w:rsidRDefault="00A40BAC" w:rsidP="00BA72F4">
    <w:pPr>
      <w:pStyle w:val="Footer"/>
      <w:tabs>
        <w:tab w:val="left" w:pos="8505"/>
      </w:tabs>
      <w:ind w:firstLineChars="2650" w:firstLine="31680"/>
      <w:rPr>
        <w:rFonts w:ascii="宋体"/>
        <w:sz w:val="28"/>
        <w:szCs w:val="28"/>
      </w:rPr>
    </w:pPr>
    <w:r w:rsidRPr="00CA2F43">
      <w:rPr>
        <w:rFonts w:ascii="宋体" w:hAnsi="宋体"/>
        <w:sz w:val="28"/>
        <w:szCs w:val="28"/>
      </w:rPr>
      <w:t xml:space="preserve">— </w:t>
    </w:r>
    <w:r w:rsidRPr="00CA2F43">
      <w:rPr>
        <w:rFonts w:ascii="宋体" w:hAnsi="宋体"/>
        <w:sz w:val="28"/>
        <w:szCs w:val="28"/>
      </w:rPr>
      <w:fldChar w:fldCharType="begin"/>
    </w:r>
    <w:r w:rsidRPr="00CA2F43">
      <w:rPr>
        <w:rFonts w:ascii="宋体" w:hAnsi="宋体"/>
        <w:sz w:val="28"/>
        <w:szCs w:val="28"/>
      </w:rPr>
      <w:instrText xml:space="preserve"> PAGE   \* MERGEFORMAT </w:instrText>
    </w:r>
    <w:r w:rsidRPr="00CA2F43">
      <w:rPr>
        <w:rFonts w:ascii="宋体" w:hAnsi="宋体"/>
        <w:sz w:val="28"/>
        <w:szCs w:val="28"/>
      </w:rPr>
      <w:fldChar w:fldCharType="separate"/>
    </w:r>
    <w:r w:rsidRPr="00D11BE9">
      <w:rPr>
        <w:rFonts w:ascii="宋体" w:hAnsi="宋体"/>
        <w:noProof/>
        <w:sz w:val="28"/>
        <w:szCs w:val="28"/>
        <w:lang w:val="zh-CN"/>
      </w:rPr>
      <w:t>1</w:t>
    </w:r>
    <w:r w:rsidRPr="00CA2F43">
      <w:rPr>
        <w:rFonts w:ascii="宋体" w:hAnsi="宋体"/>
        <w:sz w:val="28"/>
        <w:szCs w:val="28"/>
      </w:rPr>
      <w:fldChar w:fldCharType="end"/>
    </w:r>
    <w:r w:rsidRPr="00CA2F43">
      <w:rPr>
        <w:rFonts w:ascii="宋体" w:hAnsi="宋体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BAC" w:rsidRDefault="00A40BAC">
      <w:r>
        <w:separator/>
      </w:r>
    </w:p>
  </w:footnote>
  <w:footnote w:type="continuationSeparator" w:id="1">
    <w:p w:rsidR="00A40BAC" w:rsidRDefault="00A40B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DD9"/>
    <w:rsid w:val="00001365"/>
    <w:rsid w:val="000148F2"/>
    <w:rsid w:val="00014AAE"/>
    <w:rsid w:val="00017C8E"/>
    <w:rsid w:val="00024B13"/>
    <w:rsid w:val="00033E77"/>
    <w:rsid w:val="00037018"/>
    <w:rsid w:val="0004176C"/>
    <w:rsid w:val="00060E6B"/>
    <w:rsid w:val="00071D55"/>
    <w:rsid w:val="0007728F"/>
    <w:rsid w:val="00085787"/>
    <w:rsid w:val="00086B9A"/>
    <w:rsid w:val="00092688"/>
    <w:rsid w:val="00095236"/>
    <w:rsid w:val="00096D74"/>
    <w:rsid w:val="000B052B"/>
    <w:rsid w:val="000B102E"/>
    <w:rsid w:val="000B3AC6"/>
    <w:rsid w:val="000C3AC8"/>
    <w:rsid w:val="000C5F48"/>
    <w:rsid w:val="000C7CF6"/>
    <w:rsid w:val="000D330B"/>
    <w:rsid w:val="000D6B65"/>
    <w:rsid w:val="000F1946"/>
    <w:rsid w:val="000F6ECA"/>
    <w:rsid w:val="00101CA8"/>
    <w:rsid w:val="00103059"/>
    <w:rsid w:val="00104398"/>
    <w:rsid w:val="001043E5"/>
    <w:rsid w:val="00104923"/>
    <w:rsid w:val="001075BA"/>
    <w:rsid w:val="00115E5F"/>
    <w:rsid w:val="00134576"/>
    <w:rsid w:val="00143FB4"/>
    <w:rsid w:val="00146FFB"/>
    <w:rsid w:val="00152509"/>
    <w:rsid w:val="00152978"/>
    <w:rsid w:val="00153DD0"/>
    <w:rsid w:val="001608C4"/>
    <w:rsid w:val="00164E8A"/>
    <w:rsid w:val="00176654"/>
    <w:rsid w:val="00177D1B"/>
    <w:rsid w:val="001825E1"/>
    <w:rsid w:val="001848BB"/>
    <w:rsid w:val="00185501"/>
    <w:rsid w:val="00191ECF"/>
    <w:rsid w:val="00192ADB"/>
    <w:rsid w:val="0019517F"/>
    <w:rsid w:val="0019527F"/>
    <w:rsid w:val="00195A4C"/>
    <w:rsid w:val="001A0FE6"/>
    <w:rsid w:val="001A3EF5"/>
    <w:rsid w:val="001A630B"/>
    <w:rsid w:val="001A643E"/>
    <w:rsid w:val="001A68D7"/>
    <w:rsid w:val="001A6F6E"/>
    <w:rsid w:val="001B03A6"/>
    <w:rsid w:val="001B23F3"/>
    <w:rsid w:val="001B3BA1"/>
    <w:rsid w:val="001B4718"/>
    <w:rsid w:val="001B704B"/>
    <w:rsid w:val="001C433E"/>
    <w:rsid w:val="001D0960"/>
    <w:rsid w:val="001D1799"/>
    <w:rsid w:val="001D1BC0"/>
    <w:rsid w:val="001D25A6"/>
    <w:rsid w:val="001D440A"/>
    <w:rsid w:val="001D51F4"/>
    <w:rsid w:val="001E1328"/>
    <w:rsid w:val="001F19AD"/>
    <w:rsid w:val="00200E2F"/>
    <w:rsid w:val="002040E6"/>
    <w:rsid w:val="00212AAB"/>
    <w:rsid w:val="0021470A"/>
    <w:rsid w:val="00224B24"/>
    <w:rsid w:val="0024098E"/>
    <w:rsid w:val="002466BC"/>
    <w:rsid w:val="00252328"/>
    <w:rsid w:val="00252F2A"/>
    <w:rsid w:val="00256329"/>
    <w:rsid w:val="00257ECE"/>
    <w:rsid w:val="00261037"/>
    <w:rsid w:val="0027367F"/>
    <w:rsid w:val="002800FC"/>
    <w:rsid w:val="002872F3"/>
    <w:rsid w:val="00287437"/>
    <w:rsid w:val="00291F41"/>
    <w:rsid w:val="0029208D"/>
    <w:rsid w:val="002A1A7D"/>
    <w:rsid w:val="002A5F7D"/>
    <w:rsid w:val="002A7E7D"/>
    <w:rsid w:val="002D064A"/>
    <w:rsid w:val="002D2ED4"/>
    <w:rsid w:val="002D7DC4"/>
    <w:rsid w:val="002E279F"/>
    <w:rsid w:val="002F4E07"/>
    <w:rsid w:val="002F4F18"/>
    <w:rsid w:val="002F7224"/>
    <w:rsid w:val="002F7786"/>
    <w:rsid w:val="002F7C04"/>
    <w:rsid w:val="003022E1"/>
    <w:rsid w:val="00307569"/>
    <w:rsid w:val="00312973"/>
    <w:rsid w:val="003158A9"/>
    <w:rsid w:val="003159DD"/>
    <w:rsid w:val="0031771A"/>
    <w:rsid w:val="0032082D"/>
    <w:rsid w:val="003246CE"/>
    <w:rsid w:val="00333117"/>
    <w:rsid w:val="0033446F"/>
    <w:rsid w:val="00341E09"/>
    <w:rsid w:val="00353F7F"/>
    <w:rsid w:val="00354FDD"/>
    <w:rsid w:val="0035662C"/>
    <w:rsid w:val="0036050B"/>
    <w:rsid w:val="003616BF"/>
    <w:rsid w:val="003646D5"/>
    <w:rsid w:val="00370746"/>
    <w:rsid w:val="0039345A"/>
    <w:rsid w:val="0039568B"/>
    <w:rsid w:val="003956C0"/>
    <w:rsid w:val="003A312C"/>
    <w:rsid w:val="003A48B8"/>
    <w:rsid w:val="003A7C98"/>
    <w:rsid w:val="003B0E2C"/>
    <w:rsid w:val="003B769F"/>
    <w:rsid w:val="003C0162"/>
    <w:rsid w:val="003C4F69"/>
    <w:rsid w:val="003D1CFD"/>
    <w:rsid w:val="003D2504"/>
    <w:rsid w:val="003E5449"/>
    <w:rsid w:val="003E5F1A"/>
    <w:rsid w:val="003F3E21"/>
    <w:rsid w:val="003F59A1"/>
    <w:rsid w:val="003F5C58"/>
    <w:rsid w:val="004003FB"/>
    <w:rsid w:val="004024F5"/>
    <w:rsid w:val="00403FBA"/>
    <w:rsid w:val="004072F3"/>
    <w:rsid w:val="0041630E"/>
    <w:rsid w:val="00425FAA"/>
    <w:rsid w:val="00426DCA"/>
    <w:rsid w:val="00432541"/>
    <w:rsid w:val="00433855"/>
    <w:rsid w:val="00442EF9"/>
    <w:rsid w:val="00447E8C"/>
    <w:rsid w:val="00451617"/>
    <w:rsid w:val="004522F0"/>
    <w:rsid w:val="00454CBD"/>
    <w:rsid w:val="00465573"/>
    <w:rsid w:val="004701BE"/>
    <w:rsid w:val="004776DF"/>
    <w:rsid w:val="004954B9"/>
    <w:rsid w:val="004B0073"/>
    <w:rsid w:val="004B0874"/>
    <w:rsid w:val="004B1D07"/>
    <w:rsid w:val="004B413B"/>
    <w:rsid w:val="004C1433"/>
    <w:rsid w:val="004D0BD7"/>
    <w:rsid w:val="004D28C4"/>
    <w:rsid w:val="004D4AF5"/>
    <w:rsid w:val="004E0726"/>
    <w:rsid w:val="004E24E2"/>
    <w:rsid w:val="004E2CBB"/>
    <w:rsid w:val="005129E5"/>
    <w:rsid w:val="005130C4"/>
    <w:rsid w:val="00514A48"/>
    <w:rsid w:val="00515E86"/>
    <w:rsid w:val="00516025"/>
    <w:rsid w:val="00524FBF"/>
    <w:rsid w:val="0052723E"/>
    <w:rsid w:val="00533F62"/>
    <w:rsid w:val="005428FA"/>
    <w:rsid w:val="00543105"/>
    <w:rsid w:val="005437FA"/>
    <w:rsid w:val="0054560E"/>
    <w:rsid w:val="0055225F"/>
    <w:rsid w:val="00553065"/>
    <w:rsid w:val="00554245"/>
    <w:rsid w:val="00555676"/>
    <w:rsid w:val="00556EEE"/>
    <w:rsid w:val="00582C8D"/>
    <w:rsid w:val="005877FF"/>
    <w:rsid w:val="005954E6"/>
    <w:rsid w:val="00596913"/>
    <w:rsid w:val="005A2444"/>
    <w:rsid w:val="005A3131"/>
    <w:rsid w:val="005A485B"/>
    <w:rsid w:val="005B389E"/>
    <w:rsid w:val="005B3965"/>
    <w:rsid w:val="005B468E"/>
    <w:rsid w:val="005B7400"/>
    <w:rsid w:val="005C3BE7"/>
    <w:rsid w:val="005D1D94"/>
    <w:rsid w:val="005D28B7"/>
    <w:rsid w:val="005E031D"/>
    <w:rsid w:val="005E2999"/>
    <w:rsid w:val="005F6198"/>
    <w:rsid w:val="005F6DAD"/>
    <w:rsid w:val="005F74ED"/>
    <w:rsid w:val="005F76E9"/>
    <w:rsid w:val="006007AA"/>
    <w:rsid w:val="00600B62"/>
    <w:rsid w:val="00607D25"/>
    <w:rsid w:val="00612354"/>
    <w:rsid w:val="0062160C"/>
    <w:rsid w:val="0062722C"/>
    <w:rsid w:val="006330E4"/>
    <w:rsid w:val="00650668"/>
    <w:rsid w:val="00661194"/>
    <w:rsid w:val="00664D9A"/>
    <w:rsid w:val="00667236"/>
    <w:rsid w:val="0067285D"/>
    <w:rsid w:val="00673C29"/>
    <w:rsid w:val="006767F6"/>
    <w:rsid w:val="00686763"/>
    <w:rsid w:val="00690A1E"/>
    <w:rsid w:val="00693BB0"/>
    <w:rsid w:val="00694B38"/>
    <w:rsid w:val="00696CE6"/>
    <w:rsid w:val="006A2DB8"/>
    <w:rsid w:val="006A3798"/>
    <w:rsid w:val="006A7AEA"/>
    <w:rsid w:val="006A7B5E"/>
    <w:rsid w:val="006B269F"/>
    <w:rsid w:val="006B72DA"/>
    <w:rsid w:val="006B74AE"/>
    <w:rsid w:val="006B770F"/>
    <w:rsid w:val="006C74A9"/>
    <w:rsid w:val="006D104B"/>
    <w:rsid w:val="006D2F96"/>
    <w:rsid w:val="006D6CFF"/>
    <w:rsid w:val="006D7EAF"/>
    <w:rsid w:val="006E0FE8"/>
    <w:rsid w:val="006E1B9B"/>
    <w:rsid w:val="006E29BD"/>
    <w:rsid w:val="006E4759"/>
    <w:rsid w:val="006E66F3"/>
    <w:rsid w:val="006F485F"/>
    <w:rsid w:val="00701611"/>
    <w:rsid w:val="00702D72"/>
    <w:rsid w:val="00702EDA"/>
    <w:rsid w:val="00706F81"/>
    <w:rsid w:val="0071307D"/>
    <w:rsid w:val="00720B7D"/>
    <w:rsid w:val="007227A2"/>
    <w:rsid w:val="007340B8"/>
    <w:rsid w:val="00734269"/>
    <w:rsid w:val="0073444D"/>
    <w:rsid w:val="00734491"/>
    <w:rsid w:val="007350AA"/>
    <w:rsid w:val="00735D81"/>
    <w:rsid w:val="00745150"/>
    <w:rsid w:val="0074666D"/>
    <w:rsid w:val="00755351"/>
    <w:rsid w:val="007560E4"/>
    <w:rsid w:val="00760250"/>
    <w:rsid w:val="0076581E"/>
    <w:rsid w:val="0076587C"/>
    <w:rsid w:val="00771172"/>
    <w:rsid w:val="0078138D"/>
    <w:rsid w:val="00782F7C"/>
    <w:rsid w:val="007941D6"/>
    <w:rsid w:val="007A6AE8"/>
    <w:rsid w:val="007D0CF5"/>
    <w:rsid w:val="007D5518"/>
    <w:rsid w:val="007D6FC9"/>
    <w:rsid w:val="007E0895"/>
    <w:rsid w:val="00800AEE"/>
    <w:rsid w:val="00810AF1"/>
    <w:rsid w:val="00810B42"/>
    <w:rsid w:val="00810D24"/>
    <w:rsid w:val="00811E4D"/>
    <w:rsid w:val="008121C4"/>
    <w:rsid w:val="0082298B"/>
    <w:rsid w:val="008251E4"/>
    <w:rsid w:val="00825D41"/>
    <w:rsid w:val="008269AD"/>
    <w:rsid w:val="00837C2D"/>
    <w:rsid w:val="00842A0E"/>
    <w:rsid w:val="00850682"/>
    <w:rsid w:val="00853B6F"/>
    <w:rsid w:val="008617D3"/>
    <w:rsid w:val="008676DB"/>
    <w:rsid w:val="00871782"/>
    <w:rsid w:val="00872F81"/>
    <w:rsid w:val="00874549"/>
    <w:rsid w:val="008763E9"/>
    <w:rsid w:val="00887D4A"/>
    <w:rsid w:val="0089292B"/>
    <w:rsid w:val="00894686"/>
    <w:rsid w:val="008A4218"/>
    <w:rsid w:val="008A4D7B"/>
    <w:rsid w:val="008A58EF"/>
    <w:rsid w:val="008A6CDC"/>
    <w:rsid w:val="008C1C15"/>
    <w:rsid w:val="008C2068"/>
    <w:rsid w:val="008C25F7"/>
    <w:rsid w:val="008D2A47"/>
    <w:rsid w:val="008E513B"/>
    <w:rsid w:val="008F3B56"/>
    <w:rsid w:val="008F404B"/>
    <w:rsid w:val="008F5044"/>
    <w:rsid w:val="008F615C"/>
    <w:rsid w:val="009021CA"/>
    <w:rsid w:val="00906CE9"/>
    <w:rsid w:val="00921AAB"/>
    <w:rsid w:val="009329AE"/>
    <w:rsid w:val="009413A4"/>
    <w:rsid w:val="00950D45"/>
    <w:rsid w:val="00952F0B"/>
    <w:rsid w:val="00962924"/>
    <w:rsid w:val="00963562"/>
    <w:rsid w:val="00964CDE"/>
    <w:rsid w:val="009707C4"/>
    <w:rsid w:val="00971205"/>
    <w:rsid w:val="00972D08"/>
    <w:rsid w:val="00977AEF"/>
    <w:rsid w:val="009807E2"/>
    <w:rsid w:val="00983C00"/>
    <w:rsid w:val="00987AF4"/>
    <w:rsid w:val="00995CCC"/>
    <w:rsid w:val="009A03AF"/>
    <w:rsid w:val="009A0B12"/>
    <w:rsid w:val="009B0B2F"/>
    <w:rsid w:val="009C0374"/>
    <w:rsid w:val="009C322B"/>
    <w:rsid w:val="009C4757"/>
    <w:rsid w:val="009E06CE"/>
    <w:rsid w:val="009E4F73"/>
    <w:rsid w:val="009F1A4B"/>
    <w:rsid w:val="009F5DD9"/>
    <w:rsid w:val="00A06DBB"/>
    <w:rsid w:val="00A123A4"/>
    <w:rsid w:val="00A16F68"/>
    <w:rsid w:val="00A17137"/>
    <w:rsid w:val="00A20F93"/>
    <w:rsid w:val="00A24534"/>
    <w:rsid w:val="00A251EE"/>
    <w:rsid w:val="00A25253"/>
    <w:rsid w:val="00A26D19"/>
    <w:rsid w:val="00A27AE9"/>
    <w:rsid w:val="00A30493"/>
    <w:rsid w:val="00A30F20"/>
    <w:rsid w:val="00A31E0A"/>
    <w:rsid w:val="00A33A02"/>
    <w:rsid w:val="00A3510D"/>
    <w:rsid w:val="00A370C5"/>
    <w:rsid w:val="00A402F7"/>
    <w:rsid w:val="00A40BAC"/>
    <w:rsid w:val="00A42582"/>
    <w:rsid w:val="00A50D31"/>
    <w:rsid w:val="00A50DB5"/>
    <w:rsid w:val="00A5628C"/>
    <w:rsid w:val="00A61715"/>
    <w:rsid w:val="00A63D30"/>
    <w:rsid w:val="00A73802"/>
    <w:rsid w:val="00A80A2C"/>
    <w:rsid w:val="00A82BE3"/>
    <w:rsid w:val="00A831A9"/>
    <w:rsid w:val="00A9114C"/>
    <w:rsid w:val="00A94AEC"/>
    <w:rsid w:val="00A96AC4"/>
    <w:rsid w:val="00AB0033"/>
    <w:rsid w:val="00AB1B5B"/>
    <w:rsid w:val="00AC3050"/>
    <w:rsid w:val="00AC3445"/>
    <w:rsid w:val="00AC3A47"/>
    <w:rsid w:val="00AC78B7"/>
    <w:rsid w:val="00AD1598"/>
    <w:rsid w:val="00AD2ECF"/>
    <w:rsid w:val="00AD2FFE"/>
    <w:rsid w:val="00AE5356"/>
    <w:rsid w:val="00AF7D06"/>
    <w:rsid w:val="00B02A9B"/>
    <w:rsid w:val="00B05126"/>
    <w:rsid w:val="00B062C9"/>
    <w:rsid w:val="00B12005"/>
    <w:rsid w:val="00B17B0A"/>
    <w:rsid w:val="00B2285D"/>
    <w:rsid w:val="00B2627E"/>
    <w:rsid w:val="00B30DDF"/>
    <w:rsid w:val="00B31006"/>
    <w:rsid w:val="00B31255"/>
    <w:rsid w:val="00B316EC"/>
    <w:rsid w:val="00B52999"/>
    <w:rsid w:val="00B541CD"/>
    <w:rsid w:val="00B5447F"/>
    <w:rsid w:val="00B577EB"/>
    <w:rsid w:val="00B6301E"/>
    <w:rsid w:val="00B83689"/>
    <w:rsid w:val="00B83CB4"/>
    <w:rsid w:val="00B8405A"/>
    <w:rsid w:val="00B84889"/>
    <w:rsid w:val="00BA72F4"/>
    <w:rsid w:val="00BB75BE"/>
    <w:rsid w:val="00BC3C46"/>
    <w:rsid w:val="00BC7756"/>
    <w:rsid w:val="00BD0278"/>
    <w:rsid w:val="00BD158C"/>
    <w:rsid w:val="00BE5F1F"/>
    <w:rsid w:val="00BE6A31"/>
    <w:rsid w:val="00BF0E27"/>
    <w:rsid w:val="00BF550B"/>
    <w:rsid w:val="00C04B59"/>
    <w:rsid w:val="00C14B6D"/>
    <w:rsid w:val="00C16D99"/>
    <w:rsid w:val="00C27BE4"/>
    <w:rsid w:val="00C321C6"/>
    <w:rsid w:val="00C36C29"/>
    <w:rsid w:val="00C37400"/>
    <w:rsid w:val="00C4000E"/>
    <w:rsid w:val="00C509D1"/>
    <w:rsid w:val="00C51434"/>
    <w:rsid w:val="00C572EA"/>
    <w:rsid w:val="00C57C27"/>
    <w:rsid w:val="00C7326D"/>
    <w:rsid w:val="00C73451"/>
    <w:rsid w:val="00C8267D"/>
    <w:rsid w:val="00C8554D"/>
    <w:rsid w:val="00C91082"/>
    <w:rsid w:val="00CA1268"/>
    <w:rsid w:val="00CA2F43"/>
    <w:rsid w:val="00CA526E"/>
    <w:rsid w:val="00CB1151"/>
    <w:rsid w:val="00CB3F86"/>
    <w:rsid w:val="00CB5263"/>
    <w:rsid w:val="00CC4CA1"/>
    <w:rsid w:val="00CC6B2D"/>
    <w:rsid w:val="00CD3052"/>
    <w:rsid w:val="00CD52D7"/>
    <w:rsid w:val="00CD6DEA"/>
    <w:rsid w:val="00CE4759"/>
    <w:rsid w:val="00CE5E42"/>
    <w:rsid w:val="00CE6646"/>
    <w:rsid w:val="00CF1D73"/>
    <w:rsid w:val="00CF446B"/>
    <w:rsid w:val="00CF461A"/>
    <w:rsid w:val="00D0145C"/>
    <w:rsid w:val="00D046A7"/>
    <w:rsid w:val="00D119AD"/>
    <w:rsid w:val="00D11BE9"/>
    <w:rsid w:val="00D129F6"/>
    <w:rsid w:val="00D25E49"/>
    <w:rsid w:val="00D269CA"/>
    <w:rsid w:val="00D27230"/>
    <w:rsid w:val="00D313AB"/>
    <w:rsid w:val="00D42497"/>
    <w:rsid w:val="00D432D7"/>
    <w:rsid w:val="00D53E03"/>
    <w:rsid w:val="00D60870"/>
    <w:rsid w:val="00D746FA"/>
    <w:rsid w:val="00D801D4"/>
    <w:rsid w:val="00D81ACB"/>
    <w:rsid w:val="00D86C01"/>
    <w:rsid w:val="00D876B2"/>
    <w:rsid w:val="00D91307"/>
    <w:rsid w:val="00D954DA"/>
    <w:rsid w:val="00D95B8D"/>
    <w:rsid w:val="00DA12A9"/>
    <w:rsid w:val="00DB1A0B"/>
    <w:rsid w:val="00DB2830"/>
    <w:rsid w:val="00DB39AE"/>
    <w:rsid w:val="00DB3CE8"/>
    <w:rsid w:val="00DC5F14"/>
    <w:rsid w:val="00DC610D"/>
    <w:rsid w:val="00DC706D"/>
    <w:rsid w:val="00DD3431"/>
    <w:rsid w:val="00DD58BE"/>
    <w:rsid w:val="00DF1F61"/>
    <w:rsid w:val="00DF27AD"/>
    <w:rsid w:val="00DF510B"/>
    <w:rsid w:val="00E11FEF"/>
    <w:rsid w:val="00E12225"/>
    <w:rsid w:val="00E138C1"/>
    <w:rsid w:val="00E14BE9"/>
    <w:rsid w:val="00E15629"/>
    <w:rsid w:val="00E21545"/>
    <w:rsid w:val="00E24D51"/>
    <w:rsid w:val="00E257E9"/>
    <w:rsid w:val="00E27FF0"/>
    <w:rsid w:val="00E31C06"/>
    <w:rsid w:val="00E32227"/>
    <w:rsid w:val="00E52DA5"/>
    <w:rsid w:val="00E60177"/>
    <w:rsid w:val="00E6291F"/>
    <w:rsid w:val="00E74688"/>
    <w:rsid w:val="00E869FD"/>
    <w:rsid w:val="00E9218E"/>
    <w:rsid w:val="00E96286"/>
    <w:rsid w:val="00E9647E"/>
    <w:rsid w:val="00EA43D6"/>
    <w:rsid w:val="00EA6762"/>
    <w:rsid w:val="00EA6E07"/>
    <w:rsid w:val="00EC32EB"/>
    <w:rsid w:val="00ED54CE"/>
    <w:rsid w:val="00ED5563"/>
    <w:rsid w:val="00ED5EF6"/>
    <w:rsid w:val="00ED6FC7"/>
    <w:rsid w:val="00EE2015"/>
    <w:rsid w:val="00EE2508"/>
    <w:rsid w:val="00EE4404"/>
    <w:rsid w:val="00EE7C94"/>
    <w:rsid w:val="00EF6098"/>
    <w:rsid w:val="00EF6D82"/>
    <w:rsid w:val="00F02971"/>
    <w:rsid w:val="00F04F6E"/>
    <w:rsid w:val="00F06333"/>
    <w:rsid w:val="00F200A5"/>
    <w:rsid w:val="00F2519A"/>
    <w:rsid w:val="00F25FD8"/>
    <w:rsid w:val="00F46457"/>
    <w:rsid w:val="00F47E9F"/>
    <w:rsid w:val="00F542BB"/>
    <w:rsid w:val="00F752A4"/>
    <w:rsid w:val="00F75FEA"/>
    <w:rsid w:val="00F816FE"/>
    <w:rsid w:val="00F8665C"/>
    <w:rsid w:val="00F96D70"/>
    <w:rsid w:val="00F97C48"/>
    <w:rsid w:val="00FA00AF"/>
    <w:rsid w:val="00FA37B3"/>
    <w:rsid w:val="00FB0368"/>
    <w:rsid w:val="00FB05D0"/>
    <w:rsid w:val="00FB4475"/>
    <w:rsid w:val="00FC29AA"/>
    <w:rsid w:val="00FC58B1"/>
    <w:rsid w:val="00FC635E"/>
    <w:rsid w:val="00FD2A47"/>
    <w:rsid w:val="00FD360D"/>
    <w:rsid w:val="00FE07CA"/>
    <w:rsid w:val="00FE4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B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1">
    <w:name w:val="style21"/>
    <w:uiPriority w:val="99"/>
    <w:rsid w:val="009F5DD9"/>
    <w:rPr>
      <w:b/>
      <w:sz w:val="21"/>
    </w:rPr>
  </w:style>
  <w:style w:type="character" w:styleId="Hyperlink">
    <w:name w:val="Hyperlink"/>
    <w:basedOn w:val="DefaultParagraphFont"/>
    <w:uiPriority w:val="99"/>
    <w:rsid w:val="009F5DD9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rsid w:val="009F5DD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5D28B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autoRedefine/>
    <w:uiPriority w:val="99"/>
    <w:rsid w:val="005D28B7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D269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269CA"/>
    <w:rPr>
      <w:rFonts w:cs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rsid w:val="00D269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269CA"/>
    <w:rPr>
      <w:rFonts w:cs="Times New Roman"/>
      <w:kern w:val="2"/>
      <w:sz w:val="18"/>
    </w:rPr>
  </w:style>
  <w:style w:type="paragraph" w:styleId="BodyTextIndent">
    <w:name w:val="Body Text Indent"/>
    <w:basedOn w:val="Normal"/>
    <w:link w:val="BodyTextIndentChar"/>
    <w:uiPriority w:val="99"/>
    <w:rsid w:val="00341E09"/>
    <w:pPr>
      <w:ind w:firstLineChars="192" w:firstLine="538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41E09"/>
    <w:rPr>
      <w:rFonts w:cs="Times New Roman"/>
      <w:kern w:val="2"/>
      <w:sz w:val="24"/>
    </w:rPr>
  </w:style>
  <w:style w:type="paragraph" w:styleId="BalloonText">
    <w:name w:val="Balloon Text"/>
    <w:basedOn w:val="Normal"/>
    <w:link w:val="BalloonTextChar"/>
    <w:uiPriority w:val="99"/>
    <w:rsid w:val="00FB05D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B05D0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73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1</Pages>
  <Words>108</Words>
  <Characters>621</Characters>
  <Application>Microsoft Office Outlook</Application>
  <DocSecurity>0</DocSecurity>
  <Lines>0</Lines>
  <Paragraphs>0</Paragraphs>
  <ScaleCrop>false</ScaleCrop>
  <Company>您的公司名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关于组织开展2011年度国家级中医药继续教育项目申报及报送2010年度项目执行情况总结的通知</dc:title>
  <dc:subject/>
  <dc:creator>教育</dc:creator>
  <cp:keywords/>
  <dc:description/>
  <cp:lastModifiedBy>user</cp:lastModifiedBy>
  <cp:revision>23</cp:revision>
  <cp:lastPrinted>2016-06-30T05:35:00Z</cp:lastPrinted>
  <dcterms:created xsi:type="dcterms:W3CDTF">2016-08-31T01:53:00Z</dcterms:created>
  <dcterms:modified xsi:type="dcterms:W3CDTF">2017-03-07T03:42:00Z</dcterms:modified>
</cp:coreProperties>
</file>